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0D671" w14:textId="27CD8E10" w:rsidR="00CC362D" w:rsidRPr="009311C6" w:rsidRDefault="00CC362D" w:rsidP="009311C6">
      <w:pPr>
        <w:pStyle w:val="NormalAshurst"/>
        <w:jc w:val="center"/>
        <w:rPr>
          <w:b/>
          <w:bCs/>
          <w:lang w:val="en-US"/>
        </w:rPr>
      </w:pPr>
      <w:r w:rsidRPr="009311C6">
        <w:rPr>
          <w:b/>
          <w:bCs/>
          <w:lang w:val="en-US"/>
        </w:rPr>
        <w:t>FORM A-2</w:t>
      </w:r>
    </w:p>
    <w:p w14:paraId="4B0F6D7D" w14:textId="77777777" w:rsidR="00CC362D" w:rsidRPr="009311C6" w:rsidRDefault="00CC362D" w:rsidP="009311C6">
      <w:pPr>
        <w:pStyle w:val="NormalAshurst"/>
        <w:jc w:val="center"/>
        <w:rPr>
          <w:b/>
          <w:bCs/>
          <w:lang w:val="en-US"/>
        </w:rPr>
      </w:pPr>
      <w:r w:rsidRPr="009311C6">
        <w:rPr>
          <w:b/>
          <w:bCs/>
          <w:lang w:val="en-US"/>
        </w:rPr>
        <w:t>PROCUREMENT PORTAL ACCESS REQUEST</w:t>
      </w:r>
    </w:p>
    <w:p w14:paraId="29E83658" w14:textId="77777777" w:rsidR="00CC362D" w:rsidRPr="004C77E8" w:rsidRDefault="00CC362D" w:rsidP="009311C6">
      <w:pPr>
        <w:pStyle w:val="NormalAshurst"/>
        <w:rPr>
          <w:b/>
          <w:bCs/>
          <w:lang w:val="en-US"/>
        </w:rPr>
      </w:pPr>
      <w:r w:rsidRPr="004C77E8">
        <w:rPr>
          <w:b/>
          <w:bCs/>
          <w:lang w:val="en-US"/>
        </w:rPr>
        <w:t>INSTRUCTIONS:</w:t>
      </w:r>
    </w:p>
    <w:p w14:paraId="4C7990F4" w14:textId="272A83C5" w:rsidR="00CC362D" w:rsidRPr="00205903" w:rsidRDefault="009311C6" w:rsidP="009311C6">
      <w:pPr>
        <w:pStyle w:val="NormalAshurst"/>
        <w:ind w:left="567" w:hanging="567"/>
        <w:rPr>
          <w:lang w:val="en-US"/>
        </w:rPr>
      </w:pPr>
      <w:r>
        <w:rPr>
          <w:lang w:val="en-US"/>
        </w:rPr>
        <w:t>(a)</w:t>
      </w:r>
      <w:r>
        <w:rPr>
          <w:lang w:val="en-US"/>
        </w:rPr>
        <w:tab/>
      </w:r>
      <w:r w:rsidR="00CC362D" w:rsidRPr="00205903">
        <w:rPr>
          <w:lang w:val="en-US"/>
        </w:rPr>
        <w:t xml:space="preserve">The Respondent must submit one (1) copy of this </w:t>
      </w:r>
      <w:r w:rsidR="00CC362D" w:rsidRPr="00A01C02">
        <w:rPr>
          <w:u w:val="single"/>
          <w:lang w:val="en-US"/>
        </w:rPr>
        <w:t xml:space="preserve">Form </w:t>
      </w:r>
      <w:r w:rsidR="00F50399">
        <w:rPr>
          <w:rFonts w:cstheme="minorHAnsi"/>
          <w:szCs w:val="22"/>
          <w:u w:val="single"/>
          <w:lang w:val="en-US"/>
        </w:rPr>
        <w:t>A-2</w:t>
      </w:r>
      <w:r w:rsidR="00F50399" w:rsidRPr="00F50399">
        <w:rPr>
          <w:rFonts w:cstheme="minorHAnsi"/>
          <w:szCs w:val="22"/>
          <w:lang w:val="en-US"/>
        </w:rPr>
        <w:t xml:space="preserve"> </w:t>
      </w:r>
      <w:r w:rsidR="00CC362D" w:rsidRPr="00F50399">
        <w:rPr>
          <w:lang w:val="en-US"/>
        </w:rPr>
        <w:t>b</w:t>
      </w:r>
      <w:r w:rsidR="00CC362D" w:rsidRPr="00205903">
        <w:rPr>
          <w:lang w:val="en-US"/>
        </w:rPr>
        <w:t xml:space="preserve">y the deadline set out in </w:t>
      </w:r>
      <w:r w:rsidR="00CC362D" w:rsidRPr="00656A8E">
        <w:rPr>
          <w:u w:val="single"/>
          <w:lang w:val="en-US"/>
        </w:rPr>
        <w:t xml:space="preserve">Section </w:t>
      </w:r>
      <w:r w:rsidR="0033614D">
        <w:rPr>
          <w:u w:val="single"/>
          <w:lang w:val="en-US"/>
        </w:rPr>
        <w:t>3.2</w:t>
      </w:r>
      <w:r w:rsidR="00CC362D" w:rsidRPr="00656A8E">
        <w:rPr>
          <w:u w:val="single"/>
          <w:lang w:val="en-US"/>
        </w:rPr>
        <w:t xml:space="preserve"> (</w:t>
      </w:r>
      <w:r w:rsidR="00CC362D" w:rsidRPr="00656A8E">
        <w:rPr>
          <w:i/>
          <w:u w:val="single"/>
          <w:lang w:val="en-US"/>
        </w:rPr>
        <w:t>Procurement Schedule</w:t>
      </w:r>
      <w:r w:rsidR="00CC362D" w:rsidRPr="00656A8E">
        <w:rPr>
          <w:u w:val="single"/>
          <w:lang w:val="en-US"/>
        </w:rPr>
        <w:t>)</w:t>
      </w:r>
      <w:r w:rsidR="00CC362D" w:rsidRPr="00205903">
        <w:rPr>
          <w:lang w:val="en-US"/>
        </w:rPr>
        <w:t>.</w:t>
      </w:r>
    </w:p>
    <w:p w14:paraId="6EBAC950" w14:textId="1641CA55" w:rsidR="00CC362D" w:rsidRPr="00205903" w:rsidRDefault="009311C6" w:rsidP="009311C6">
      <w:pPr>
        <w:pStyle w:val="NormalAshurst"/>
        <w:rPr>
          <w:lang w:val="en-US"/>
        </w:rPr>
      </w:pPr>
      <w:r>
        <w:rPr>
          <w:lang w:val="en-US"/>
        </w:rPr>
        <w:t>(b)</w:t>
      </w:r>
      <w:r>
        <w:rPr>
          <w:lang w:val="en-US"/>
        </w:rPr>
        <w:tab/>
      </w:r>
      <w:r w:rsidR="00CC362D" w:rsidRPr="00205903">
        <w:rPr>
          <w:lang w:val="en-US"/>
        </w:rPr>
        <w:t>Submit this form in searchable PDF file format.</w:t>
      </w:r>
    </w:p>
    <w:p w14:paraId="0EC9F8C1" w14:textId="0CE61E37" w:rsidR="00CC362D" w:rsidRPr="00205903" w:rsidRDefault="009311C6" w:rsidP="009311C6">
      <w:pPr>
        <w:pStyle w:val="NormalAshurst"/>
        <w:rPr>
          <w:lang w:val="en-US"/>
        </w:rPr>
      </w:pPr>
      <w:r>
        <w:rPr>
          <w:lang w:val="en-US"/>
        </w:rPr>
        <w:t>(c)</w:t>
      </w:r>
      <w:r>
        <w:rPr>
          <w:lang w:val="en-US"/>
        </w:rPr>
        <w:tab/>
      </w:r>
      <w:r w:rsidR="00CC362D" w:rsidRPr="00205903">
        <w:rPr>
          <w:lang w:val="en-US"/>
        </w:rPr>
        <w:t xml:space="preserve">The Respondent Representative(s) of the Respondent must sign this </w:t>
      </w:r>
      <w:r w:rsidR="00CC362D" w:rsidRPr="00A01C02">
        <w:rPr>
          <w:u w:val="single"/>
          <w:lang w:val="en-US"/>
        </w:rPr>
        <w:t xml:space="preserve">Form </w:t>
      </w:r>
      <w:r w:rsidR="00F50399">
        <w:rPr>
          <w:rFonts w:cstheme="minorHAnsi"/>
          <w:szCs w:val="22"/>
          <w:u w:val="single"/>
          <w:lang w:val="en-US"/>
        </w:rPr>
        <w:t>A-2</w:t>
      </w:r>
      <w:r w:rsidR="00CC362D" w:rsidRPr="00205903">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127"/>
        <w:gridCol w:w="6900"/>
      </w:tblGrid>
      <w:tr w:rsidR="00CC362D" w:rsidRPr="004C77E8" w14:paraId="5D149D53" w14:textId="77777777" w:rsidTr="009311C6">
        <w:tc>
          <w:tcPr>
            <w:tcW w:w="2127" w:type="dxa"/>
          </w:tcPr>
          <w:p w14:paraId="7558ACCC" w14:textId="77777777" w:rsidR="00CC362D" w:rsidRPr="004C77E8" w:rsidRDefault="00CC362D" w:rsidP="009311C6">
            <w:pPr>
              <w:pStyle w:val="NormalAshurst"/>
              <w:rPr>
                <w:lang w:val="en-US"/>
              </w:rPr>
            </w:pPr>
            <w:r w:rsidRPr="004C77E8">
              <w:rPr>
                <w:lang w:val="en-US"/>
              </w:rPr>
              <w:t>Attn:</w:t>
            </w:r>
          </w:p>
        </w:tc>
        <w:tc>
          <w:tcPr>
            <w:tcW w:w="6900" w:type="dxa"/>
          </w:tcPr>
          <w:p w14:paraId="65EA0026" w14:textId="79DA253B" w:rsidR="00CC362D" w:rsidRPr="004C77E8" w:rsidRDefault="005958CF" w:rsidP="009311C6">
            <w:pPr>
              <w:pStyle w:val="NormalAshurst"/>
              <w:rPr>
                <w:lang w:val="en-US"/>
              </w:rPr>
            </w:pPr>
            <w:r>
              <w:rPr>
                <w:lang w:val="en-US"/>
              </w:rPr>
              <w:t>Carly Swanson</w:t>
            </w:r>
          </w:p>
        </w:tc>
      </w:tr>
      <w:tr w:rsidR="00CC362D" w:rsidRPr="004C77E8" w14:paraId="1405CDC1" w14:textId="77777777" w:rsidTr="009311C6">
        <w:tc>
          <w:tcPr>
            <w:tcW w:w="2127" w:type="dxa"/>
          </w:tcPr>
          <w:p w14:paraId="7AE46C17" w14:textId="77777777" w:rsidR="00CC362D" w:rsidRPr="004C77E8" w:rsidRDefault="00CC362D" w:rsidP="009311C6">
            <w:pPr>
              <w:pStyle w:val="NormalAshurst"/>
              <w:rPr>
                <w:lang w:val="en-US"/>
              </w:rPr>
            </w:pPr>
            <w:r w:rsidRPr="004C77E8">
              <w:rPr>
                <w:lang w:val="en-US"/>
              </w:rPr>
              <w:t>Subject:</w:t>
            </w:r>
          </w:p>
        </w:tc>
        <w:tc>
          <w:tcPr>
            <w:tcW w:w="6900" w:type="dxa"/>
          </w:tcPr>
          <w:p w14:paraId="2813A09F" w14:textId="77777777" w:rsidR="00CC362D" w:rsidRPr="004C77E8" w:rsidRDefault="00CC362D" w:rsidP="009311C6">
            <w:pPr>
              <w:pStyle w:val="NormalAshurst"/>
              <w:rPr>
                <w:lang w:val="en-US"/>
              </w:rPr>
            </w:pPr>
            <w:r w:rsidRPr="004C77E8">
              <w:rPr>
                <w:lang w:val="en-US"/>
              </w:rPr>
              <w:t>Procurement Portal Access Request</w:t>
            </w:r>
            <w:r w:rsidRPr="004C77E8">
              <w:rPr>
                <w:lang w:val="en-US"/>
              </w:rPr>
              <w:br/>
              <w:t>I-77 South Express Lanes</w:t>
            </w:r>
          </w:p>
        </w:tc>
      </w:tr>
    </w:tbl>
    <w:p w14:paraId="3DB31E5C" w14:textId="77777777" w:rsidR="00CC362D" w:rsidRPr="009311C6" w:rsidRDefault="00CC362D" w:rsidP="009311C6">
      <w:pPr>
        <w:pStyle w:val="NormalAshurst"/>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552"/>
        <w:gridCol w:w="3402"/>
        <w:gridCol w:w="816"/>
        <w:gridCol w:w="2257"/>
      </w:tblGrid>
      <w:tr w:rsidR="00CC362D" w:rsidRPr="004C77E8" w14:paraId="569F9C77" w14:textId="77777777" w:rsidTr="009311C6">
        <w:tc>
          <w:tcPr>
            <w:tcW w:w="2552" w:type="dxa"/>
          </w:tcPr>
          <w:p w14:paraId="1BA08092" w14:textId="77777777" w:rsidR="00CC362D" w:rsidRPr="004C77E8" w:rsidRDefault="00CC362D" w:rsidP="009311C6">
            <w:pPr>
              <w:pStyle w:val="NormalAshurst"/>
              <w:rPr>
                <w:lang w:val="en-US"/>
              </w:rPr>
            </w:pPr>
            <w:r w:rsidRPr="004C77E8">
              <w:rPr>
                <w:lang w:val="en-US"/>
              </w:rPr>
              <w:t>Name of Respondent:</w:t>
            </w:r>
          </w:p>
        </w:tc>
        <w:tc>
          <w:tcPr>
            <w:tcW w:w="3402" w:type="dxa"/>
            <w:tcBorders>
              <w:bottom w:val="single" w:sz="4" w:space="0" w:color="auto"/>
            </w:tcBorders>
          </w:tcPr>
          <w:p w14:paraId="77713003" w14:textId="77777777" w:rsidR="00CC362D" w:rsidRPr="004C77E8" w:rsidRDefault="00CC362D" w:rsidP="009311C6">
            <w:pPr>
              <w:pStyle w:val="NormalAshurst"/>
              <w:rPr>
                <w:lang w:val="en-US"/>
              </w:rPr>
            </w:pPr>
          </w:p>
        </w:tc>
        <w:tc>
          <w:tcPr>
            <w:tcW w:w="816" w:type="dxa"/>
            <w:tcBorders>
              <w:bottom w:val="single" w:sz="4" w:space="0" w:color="auto"/>
            </w:tcBorders>
          </w:tcPr>
          <w:p w14:paraId="4C4BCE29" w14:textId="77777777" w:rsidR="00CC362D" w:rsidRPr="004C77E8" w:rsidRDefault="00CC362D" w:rsidP="009311C6">
            <w:pPr>
              <w:pStyle w:val="NormalAshurst"/>
              <w:rPr>
                <w:lang w:val="en-US"/>
              </w:rPr>
            </w:pPr>
            <w:r w:rsidRPr="004C77E8">
              <w:rPr>
                <w:lang w:val="en-US"/>
              </w:rPr>
              <w:t>Date:</w:t>
            </w:r>
          </w:p>
        </w:tc>
        <w:tc>
          <w:tcPr>
            <w:tcW w:w="2257" w:type="dxa"/>
            <w:tcBorders>
              <w:bottom w:val="single" w:sz="4" w:space="0" w:color="auto"/>
            </w:tcBorders>
          </w:tcPr>
          <w:p w14:paraId="1330EA77" w14:textId="77777777" w:rsidR="00CC362D" w:rsidRPr="004C77E8" w:rsidRDefault="00CC362D" w:rsidP="009311C6">
            <w:pPr>
              <w:pStyle w:val="NormalAshurst"/>
              <w:rPr>
                <w:lang w:val="en-US"/>
              </w:rPr>
            </w:pPr>
          </w:p>
        </w:tc>
      </w:tr>
      <w:tr w:rsidR="00CC362D" w:rsidRPr="004C77E8" w14:paraId="087D9932" w14:textId="77777777" w:rsidTr="009311C6">
        <w:tc>
          <w:tcPr>
            <w:tcW w:w="2552" w:type="dxa"/>
          </w:tcPr>
          <w:p w14:paraId="444254C7" w14:textId="77777777" w:rsidR="00CC362D" w:rsidRPr="004C77E8" w:rsidRDefault="00CC362D" w:rsidP="009311C6">
            <w:pPr>
              <w:pStyle w:val="NormalAshurst"/>
              <w:rPr>
                <w:lang w:val="en-US"/>
              </w:rPr>
            </w:pPr>
            <w:r w:rsidRPr="004C77E8">
              <w:rPr>
                <w:lang w:val="en-US"/>
              </w:rPr>
              <w:t>Telephone:</w:t>
            </w:r>
          </w:p>
        </w:tc>
        <w:tc>
          <w:tcPr>
            <w:tcW w:w="6475" w:type="dxa"/>
            <w:gridSpan w:val="3"/>
            <w:tcBorders>
              <w:bottom w:val="single" w:sz="4" w:space="0" w:color="auto"/>
            </w:tcBorders>
          </w:tcPr>
          <w:p w14:paraId="3FBB1E13" w14:textId="77777777" w:rsidR="00CC362D" w:rsidRPr="004C77E8" w:rsidRDefault="00CC362D" w:rsidP="009311C6">
            <w:pPr>
              <w:pStyle w:val="NormalAshurst"/>
              <w:rPr>
                <w:lang w:val="en-US"/>
              </w:rPr>
            </w:pPr>
          </w:p>
        </w:tc>
      </w:tr>
      <w:tr w:rsidR="00CC362D" w:rsidRPr="004C77E8" w14:paraId="00598888" w14:textId="77777777" w:rsidTr="009311C6">
        <w:tc>
          <w:tcPr>
            <w:tcW w:w="2552" w:type="dxa"/>
          </w:tcPr>
          <w:p w14:paraId="556AC1EB" w14:textId="77777777" w:rsidR="00CC362D" w:rsidRPr="004C77E8" w:rsidRDefault="00CC362D" w:rsidP="009311C6">
            <w:pPr>
              <w:pStyle w:val="NormalAshurst"/>
              <w:rPr>
                <w:lang w:val="en-US"/>
              </w:rPr>
            </w:pPr>
            <w:r w:rsidRPr="004C77E8">
              <w:rPr>
                <w:lang w:val="en-US"/>
              </w:rPr>
              <w:t>Address:</w:t>
            </w:r>
          </w:p>
        </w:tc>
        <w:tc>
          <w:tcPr>
            <w:tcW w:w="6475" w:type="dxa"/>
            <w:gridSpan w:val="3"/>
            <w:tcBorders>
              <w:top w:val="single" w:sz="4" w:space="0" w:color="auto"/>
              <w:bottom w:val="single" w:sz="4" w:space="0" w:color="auto"/>
            </w:tcBorders>
          </w:tcPr>
          <w:p w14:paraId="7B9E3B65" w14:textId="77777777" w:rsidR="00CC362D" w:rsidRPr="004C77E8" w:rsidRDefault="00CC362D" w:rsidP="009311C6">
            <w:pPr>
              <w:pStyle w:val="NormalAshurst"/>
              <w:rPr>
                <w:lang w:val="en-US"/>
              </w:rPr>
            </w:pPr>
          </w:p>
        </w:tc>
      </w:tr>
      <w:tr w:rsidR="00CC362D" w:rsidRPr="004C77E8" w14:paraId="0DF0B5E2" w14:textId="77777777" w:rsidTr="009311C6">
        <w:tc>
          <w:tcPr>
            <w:tcW w:w="2552" w:type="dxa"/>
          </w:tcPr>
          <w:p w14:paraId="05D7802F" w14:textId="77777777" w:rsidR="00CC362D" w:rsidRPr="004C77E8" w:rsidRDefault="00CC362D" w:rsidP="009311C6">
            <w:pPr>
              <w:pStyle w:val="NormalAshurst"/>
              <w:rPr>
                <w:lang w:val="en-US"/>
              </w:rPr>
            </w:pPr>
            <w:r w:rsidRPr="004C77E8">
              <w:rPr>
                <w:lang w:val="en-US"/>
              </w:rPr>
              <w:t>City, State, Zip:</w:t>
            </w:r>
          </w:p>
        </w:tc>
        <w:tc>
          <w:tcPr>
            <w:tcW w:w="6475" w:type="dxa"/>
            <w:gridSpan w:val="3"/>
            <w:tcBorders>
              <w:top w:val="single" w:sz="4" w:space="0" w:color="auto"/>
              <w:bottom w:val="single" w:sz="4" w:space="0" w:color="auto"/>
            </w:tcBorders>
          </w:tcPr>
          <w:p w14:paraId="375D3616" w14:textId="77777777" w:rsidR="00CC362D" w:rsidRPr="004C77E8" w:rsidRDefault="00CC362D" w:rsidP="009311C6">
            <w:pPr>
              <w:pStyle w:val="NormalAshurst"/>
              <w:rPr>
                <w:lang w:val="en-US"/>
              </w:rPr>
            </w:pPr>
          </w:p>
        </w:tc>
      </w:tr>
    </w:tbl>
    <w:p w14:paraId="1988AE8A" w14:textId="77777777" w:rsidR="00CC362D" w:rsidRPr="004C77E8" w:rsidRDefault="00CC362D" w:rsidP="001401F4">
      <w:pPr>
        <w:pStyle w:val="NormalAshurst"/>
        <w:spacing w:before="240"/>
        <w:jc w:val="center"/>
        <w:rPr>
          <w:lang w:val="en-US"/>
        </w:rPr>
      </w:pPr>
      <w:r w:rsidRPr="004C77E8">
        <w:rPr>
          <w:lang w:val="en-US"/>
        </w:rPr>
        <w:t>(or international address, if applicable)</w:t>
      </w:r>
    </w:p>
    <w:p w14:paraId="2B9CB056" w14:textId="77777777" w:rsidR="00CC362D" w:rsidRPr="004C77E8" w:rsidRDefault="00CC362D" w:rsidP="009311C6">
      <w:pPr>
        <w:pStyle w:val="NormalAshurst"/>
        <w:rPr>
          <w:lang w:val="en-US"/>
        </w:rPr>
      </w:pPr>
      <w:r w:rsidRPr="004C77E8">
        <w:rPr>
          <w:lang w:val="en-US"/>
        </w:rPr>
        <w:t>We request access to the Procurement Portal for in order to upload the Respondent's SOQ. Please provide log-in credentials to the following Representatives: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600" w:firstRow="0" w:lastRow="0" w:firstColumn="0" w:lastColumn="0" w:noHBand="1" w:noVBand="1"/>
      </w:tblPr>
      <w:tblGrid>
        <w:gridCol w:w="2552"/>
        <w:gridCol w:w="6475"/>
      </w:tblGrid>
      <w:tr w:rsidR="00CC362D" w:rsidRPr="004C77E8" w14:paraId="0CA17490" w14:textId="77777777" w:rsidTr="009311C6">
        <w:tc>
          <w:tcPr>
            <w:tcW w:w="2552" w:type="dxa"/>
          </w:tcPr>
          <w:p w14:paraId="3525A2AB" w14:textId="77777777" w:rsidR="00CC362D" w:rsidRPr="004C77E8" w:rsidRDefault="00CC362D" w:rsidP="009311C6">
            <w:pPr>
              <w:pStyle w:val="NormalAshurst"/>
              <w:rPr>
                <w:lang w:val="en-US"/>
              </w:rPr>
            </w:pPr>
            <w:r w:rsidRPr="004C77E8">
              <w:rPr>
                <w:lang w:val="en-US"/>
              </w:rPr>
              <w:t>Name:</w:t>
            </w:r>
          </w:p>
        </w:tc>
        <w:tc>
          <w:tcPr>
            <w:tcW w:w="6475" w:type="dxa"/>
            <w:tcBorders>
              <w:bottom w:val="single" w:sz="4" w:space="0" w:color="auto"/>
            </w:tcBorders>
          </w:tcPr>
          <w:p w14:paraId="7FDE4246" w14:textId="77777777" w:rsidR="00CC362D" w:rsidRPr="004C77E8" w:rsidRDefault="00CC362D" w:rsidP="009311C6">
            <w:pPr>
              <w:pStyle w:val="NormalAshurst"/>
              <w:rPr>
                <w:lang w:val="en-US"/>
              </w:rPr>
            </w:pPr>
          </w:p>
        </w:tc>
      </w:tr>
      <w:tr w:rsidR="00CC362D" w:rsidRPr="004C77E8" w14:paraId="42A51D3B" w14:textId="77777777" w:rsidTr="009311C6">
        <w:tc>
          <w:tcPr>
            <w:tcW w:w="2552" w:type="dxa"/>
          </w:tcPr>
          <w:p w14:paraId="290178FA" w14:textId="77777777" w:rsidR="00CC362D" w:rsidRPr="004C77E8" w:rsidRDefault="00CC362D" w:rsidP="009311C6">
            <w:pPr>
              <w:pStyle w:val="NormalAshurst"/>
              <w:rPr>
                <w:lang w:val="en-US"/>
              </w:rPr>
            </w:pPr>
            <w:r w:rsidRPr="004C77E8">
              <w:rPr>
                <w:lang w:val="en-US"/>
              </w:rPr>
              <w:t>Company:</w:t>
            </w:r>
          </w:p>
        </w:tc>
        <w:tc>
          <w:tcPr>
            <w:tcW w:w="6475" w:type="dxa"/>
            <w:tcBorders>
              <w:top w:val="single" w:sz="4" w:space="0" w:color="auto"/>
              <w:bottom w:val="single" w:sz="4" w:space="0" w:color="auto"/>
            </w:tcBorders>
          </w:tcPr>
          <w:p w14:paraId="388ADF4B" w14:textId="77777777" w:rsidR="00CC362D" w:rsidRPr="004C77E8" w:rsidRDefault="00CC362D" w:rsidP="009311C6">
            <w:pPr>
              <w:pStyle w:val="NormalAshurst"/>
              <w:rPr>
                <w:lang w:val="en-US"/>
              </w:rPr>
            </w:pPr>
          </w:p>
        </w:tc>
      </w:tr>
      <w:tr w:rsidR="00CC362D" w:rsidRPr="004C77E8" w14:paraId="326F168C" w14:textId="77777777" w:rsidTr="009311C6">
        <w:tc>
          <w:tcPr>
            <w:tcW w:w="2552" w:type="dxa"/>
          </w:tcPr>
          <w:p w14:paraId="535F4A3B" w14:textId="77777777" w:rsidR="00CC362D" w:rsidRPr="004C77E8" w:rsidRDefault="00CC362D" w:rsidP="009311C6">
            <w:pPr>
              <w:pStyle w:val="NormalAshurst"/>
              <w:rPr>
                <w:lang w:val="en-US"/>
              </w:rPr>
            </w:pPr>
            <w:r w:rsidRPr="004C77E8">
              <w:rPr>
                <w:lang w:val="en-US"/>
              </w:rPr>
              <w:t>Email Address:</w:t>
            </w:r>
          </w:p>
        </w:tc>
        <w:tc>
          <w:tcPr>
            <w:tcW w:w="6475" w:type="dxa"/>
            <w:tcBorders>
              <w:top w:val="single" w:sz="4" w:space="0" w:color="auto"/>
              <w:bottom w:val="single" w:sz="4" w:space="0" w:color="auto"/>
            </w:tcBorders>
          </w:tcPr>
          <w:p w14:paraId="09AFA58F" w14:textId="77777777" w:rsidR="00CC362D" w:rsidRPr="004C77E8" w:rsidRDefault="00CC362D" w:rsidP="009311C6">
            <w:pPr>
              <w:pStyle w:val="NormalAshurst"/>
              <w:rPr>
                <w:lang w:val="en-US"/>
              </w:rPr>
            </w:pPr>
          </w:p>
        </w:tc>
      </w:tr>
      <w:tr w:rsidR="00CC362D" w:rsidRPr="004C77E8" w14:paraId="19F9FAE2" w14:textId="77777777" w:rsidTr="009311C6">
        <w:tc>
          <w:tcPr>
            <w:tcW w:w="2552" w:type="dxa"/>
          </w:tcPr>
          <w:p w14:paraId="6AC0CA27" w14:textId="77777777" w:rsidR="00CC362D" w:rsidRPr="004C77E8" w:rsidRDefault="00CC362D" w:rsidP="009311C6">
            <w:pPr>
              <w:pStyle w:val="NormalAshurst"/>
              <w:rPr>
                <w:lang w:val="en-US"/>
              </w:rPr>
            </w:pPr>
            <w:r w:rsidRPr="004C77E8">
              <w:rPr>
                <w:lang w:val="en-US"/>
              </w:rPr>
              <w:t>Telephone Number:</w:t>
            </w:r>
          </w:p>
        </w:tc>
        <w:tc>
          <w:tcPr>
            <w:tcW w:w="6475" w:type="dxa"/>
            <w:tcBorders>
              <w:top w:val="single" w:sz="4" w:space="0" w:color="auto"/>
              <w:bottom w:val="single" w:sz="4" w:space="0" w:color="auto"/>
            </w:tcBorders>
          </w:tcPr>
          <w:p w14:paraId="01183D72" w14:textId="77777777" w:rsidR="00CC362D" w:rsidRPr="004C77E8" w:rsidRDefault="00CC362D" w:rsidP="009311C6">
            <w:pPr>
              <w:pStyle w:val="NormalAshurst"/>
              <w:rPr>
                <w:lang w:val="en-US"/>
              </w:rPr>
            </w:pPr>
          </w:p>
        </w:tc>
      </w:tr>
    </w:tbl>
    <w:p w14:paraId="60C67B45" w14:textId="77777777" w:rsidR="00CC362D" w:rsidRPr="004C77E8" w:rsidRDefault="00CC362D" w:rsidP="00416390">
      <w:pPr>
        <w:pStyle w:val="NormalAshurst"/>
        <w:spacing w:before="120"/>
        <w:rPr>
          <w:lang w:val="en-US"/>
        </w:rPr>
      </w:pPr>
      <w:r w:rsidRPr="004C77E8">
        <w:rPr>
          <w:lang w:val="en-US"/>
        </w:rPr>
        <w:t>[We identify the following person as the Respondent's "</w:t>
      </w:r>
      <w:r w:rsidRPr="004C77E8">
        <w:rPr>
          <w:b/>
          <w:bCs/>
          <w:lang w:val="en-US"/>
        </w:rPr>
        <w:t>Respondent Representative</w:t>
      </w:r>
      <w:r w:rsidRPr="004C77E8">
        <w:rPr>
          <w:lang w:val="en-US"/>
        </w:rPr>
        <w:t>", the single point of contact for Respondent, who is making this request. We acknowledge that communications from NCDOT will be directed to the Respondent Representative and communications from the Respondent Representative will be deemed valid and binding upon the Respondent.]</w:t>
      </w:r>
      <w:r w:rsidRPr="004C77E8">
        <w:rPr>
          <w:rStyle w:val="FootnoteReference"/>
        </w:rPr>
        <w:footnoteReference w:id="2"/>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513"/>
        <w:gridCol w:w="4514"/>
      </w:tblGrid>
      <w:tr w:rsidR="00CC362D" w:rsidRPr="004C77E8" w14:paraId="6E8C590B" w14:textId="77777777" w:rsidTr="001401F4">
        <w:tc>
          <w:tcPr>
            <w:tcW w:w="2500" w:type="pct"/>
          </w:tcPr>
          <w:p w14:paraId="3973E989" w14:textId="77777777" w:rsidR="00CC362D" w:rsidRPr="004C77E8" w:rsidRDefault="00CC362D" w:rsidP="001401F4">
            <w:pPr>
              <w:pStyle w:val="NormalAshurst"/>
              <w:jc w:val="left"/>
              <w:rPr>
                <w:lang w:val="en-US"/>
              </w:rPr>
            </w:pPr>
            <w:r w:rsidRPr="004C77E8">
              <w:rPr>
                <w:lang w:val="en-US"/>
              </w:rPr>
              <w:lastRenderedPageBreak/>
              <w:t>By:  ________________________________</w:t>
            </w:r>
          </w:p>
        </w:tc>
        <w:tc>
          <w:tcPr>
            <w:tcW w:w="2500" w:type="pct"/>
          </w:tcPr>
          <w:p w14:paraId="2ED2F84C" w14:textId="77777777" w:rsidR="00CC362D" w:rsidRPr="004C77E8" w:rsidRDefault="00CC362D" w:rsidP="001401F4">
            <w:pPr>
              <w:pStyle w:val="NormalAshurst"/>
              <w:jc w:val="left"/>
              <w:rPr>
                <w:lang w:val="en-US"/>
              </w:rPr>
            </w:pPr>
            <w:r w:rsidRPr="004C77E8">
              <w:rPr>
                <w:lang w:val="en-US"/>
              </w:rPr>
              <w:t>Print Name: ________________________________</w:t>
            </w:r>
          </w:p>
        </w:tc>
      </w:tr>
      <w:tr w:rsidR="00CC362D" w:rsidRPr="004C77E8" w14:paraId="11CA8853" w14:textId="77777777" w:rsidTr="001401F4">
        <w:tc>
          <w:tcPr>
            <w:tcW w:w="2500" w:type="pct"/>
          </w:tcPr>
          <w:p w14:paraId="1940E83F" w14:textId="77777777" w:rsidR="00CC362D" w:rsidRPr="004C77E8" w:rsidRDefault="00CC362D" w:rsidP="001401F4">
            <w:pPr>
              <w:pStyle w:val="NormalAshurst"/>
              <w:jc w:val="left"/>
              <w:rPr>
                <w:lang w:val="en-US"/>
              </w:rPr>
            </w:pPr>
            <w:r w:rsidRPr="004C77E8">
              <w:rPr>
                <w:lang w:val="en-US"/>
              </w:rPr>
              <w:t>Title:  ________________________________</w:t>
            </w:r>
          </w:p>
        </w:tc>
        <w:tc>
          <w:tcPr>
            <w:tcW w:w="2500" w:type="pct"/>
          </w:tcPr>
          <w:p w14:paraId="6A1A6611" w14:textId="77777777" w:rsidR="00CC362D" w:rsidRPr="004C77E8" w:rsidRDefault="00CC362D" w:rsidP="001401F4">
            <w:pPr>
              <w:pStyle w:val="NormalAshurst"/>
              <w:jc w:val="left"/>
              <w:rPr>
                <w:lang w:val="en-US"/>
              </w:rPr>
            </w:pPr>
            <w:r w:rsidRPr="004C77E8">
              <w:rPr>
                <w:lang w:val="en-US"/>
              </w:rPr>
              <w:t>Date: ________________________________</w:t>
            </w:r>
          </w:p>
        </w:tc>
      </w:tr>
      <w:tr w:rsidR="00CC362D" w:rsidRPr="004C77E8" w14:paraId="26D986A1" w14:textId="77777777" w:rsidTr="001401F4">
        <w:tc>
          <w:tcPr>
            <w:tcW w:w="2500" w:type="pct"/>
          </w:tcPr>
          <w:p w14:paraId="21DC8C14" w14:textId="77777777" w:rsidR="00CC362D" w:rsidRPr="004C77E8" w:rsidRDefault="00CC362D" w:rsidP="001401F4">
            <w:pPr>
              <w:pStyle w:val="NormalAshurst"/>
              <w:jc w:val="left"/>
              <w:rPr>
                <w:lang w:val="en-US"/>
              </w:rPr>
            </w:pPr>
            <w:r w:rsidRPr="004C77E8">
              <w:rPr>
                <w:lang w:val="en-US"/>
              </w:rPr>
              <w:t>Telephone:  ________________________________</w:t>
            </w:r>
          </w:p>
        </w:tc>
        <w:tc>
          <w:tcPr>
            <w:tcW w:w="2500" w:type="pct"/>
          </w:tcPr>
          <w:p w14:paraId="24F6B063" w14:textId="77777777" w:rsidR="00CC362D" w:rsidRPr="004C77E8" w:rsidRDefault="00CC362D" w:rsidP="001401F4">
            <w:pPr>
              <w:pStyle w:val="NormalAshurst"/>
              <w:jc w:val="left"/>
              <w:rPr>
                <w:lang w:val="en-US"/>
              </w:rPr>
            </w:pPr>
            <w:r w:rsidRPr="004C77E8">
              <w:rPr>
                <w:lang w:val="en-US"/>
              </w:rPr>
              <w:t>Email address:  ________________________________</w:t>
            </w:r>
          </w:p>
        </w:tc>
      </w:tr>
    </w:tbl>
    <w:p w14:paraId="05F5205B" w14:textId="77777777" w:rsidR="00CC362D" w:rsidRPr="004C77E8" w:rsidRDefault="00CC362D" w:rsidP="001401F4">
      <w:pPr>
        <w:pStyle w:val="B12Ashurst"/>
        <w:spacing w:before="240"/>
        <w:jc w:val="center"/>
        <w:rPr>
          <w:bCs/>
          <w:kern w:val="32"/>
          <w:lang w:val="en-US"/>
        </w:rPr>
      </w:pPr>
      <w:r w:rsidRPr="004C77E8">
        <w:rPr>
          <w:bCs/>
          <w:kern w:val="32"/>
          <w:lang w:val="en-US"/>
        </w:rPr>
        <w:t>--- OR ---</w:t>
      </w:r>
    </w:p>
    <w:p w14:paraId="64F112E3" w14:textId="77777777" w:rsidR="00CC362D" w:rsidRPr="004C77E8" w:rsidRDefault="00CC362D" w:rsidP="001401F4">
      <w:pPr>
        <w:pStyle w:val="NormalAshurst"/>
        <w:rPr>
          <w:rFonts w:eastAsia="Microsoft JhengHei"/>
          <w:i/>
          <w:iCs/>
          <w:lang w:val="en-US"/>
        </w:rPr>
      </w:pPr>
      <w:r w:rsidRPr="004C77E8">
        <w:rPr>
          <w:lang w:val="en-US" w:bidi="ar-AE"/>
        </w:rPr>
        <w:t>[We identify the following persons as each a "</w:t>
      </w:r>
      <w:r w:rsidRPr="004C77E8">
        <w:rPr>
          <w:b/>
          <w:lang w:val="en-US" w:bidi="ar-AE"/>
        </w:rPr>
        <w:t>Respondent Representative</w:t>
      </w:r>
      <w:r w:rsidRPr="004C77E8">
        <w:rPr>
          <w:lang w:val="en-US" w:bidi="ar-AE"/>
        </w:rPr>
        <w:t>", the only points of contact for Respondent, who is making this request. We acknowledge that communications from NCDOT will be directed to both Respondent Representatives and communications from either Respondent Representative will be deemed valid and binding upon the Respondent.]</w:t>
      </w:r>
      <w:r w:rsidRPr="004C77E8">
        <w:rPr>
          <w:rStyle w:val="FootnoteReference"/>
        </w:rPr>
        <w:footnoteReference w:id="3"/>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513"/>
        <w:gridCol w:w="4514"/>
      </w:tblGrid>
      <w:tr w:rsidR="001401F4" w:rsidRPr="004C77E8" w14:paraId="5D08650A" w14:textId="77777777" w:rsidTr="0034220B">
        <w:tc>
          <w:tcPr>
            <w:tcW w:w="2500" w:type="pct"/>
          </w:tcPr>
          <w:p w14:paraId="1A5FA7B7" w14:textId="77777777" w:rsidR="001401F4" w:rsidRPr="004C77E8" w:rsidRDefault="001401F4" w:rsidP="0034220B">
            <w:pPr>
              <w:pStyle w:val="NormalAshurst"/>
              <w:jc w:val="left"/>
              <w:rPr>
                <w:lang w:val="en-US"/>
              </w:rPr>
            </w:pPr>
            <w:r w:rsidRPr="004C77E8">
              <w:rPr>
                <w:lang w:val="en-US"/>
              </w:rPr>
              <w:t>By:  ________________________________</w:t>
            </w:r>
          </w:p>
        </w:tc>
        <w:tc>
          <w:tcPr>
            <w:tcW w:w="2500" w:type="pct"/>
          </w:tcPr>
          <w:p w14:paraId="62B1E0C2" w14:textId="77777777" w:rsidR="001401F4" w:rsidRPr="004C77E8" w:rsidRDefault="001401F4" w:rsidP="0034220B">
            <w:pPr>
              <w:pStyle w:val="NormalAshurst"/>
              <w:jc w:val="left"/>
              <w:rPr>
                <w:lang w:val="en-US"/>
              </w:rPr>
            </w:pPr>
            <w:r w:rsidRPr="004C77E8">
              <w:rPr>
                <w:lang w:val="en-US"/>
              </w:rPr>
              <w:t>Print Name: ________________________________</w:t>
            </w:r>
          </w:p>
        </w:tc>
      </w:tr>
      <w:tr w:rsidR="001401F4" w:rsidRPr="004C77E8" w14:paraId="16186419" w14:textId="77777777" w:rsidTr="0034220B">
        <w:tc>
          <w:tcPr>
            <w:tcW w:w="2500" w:type="pct"/>
          </w:tcPr>
          <w:p w14:paraId="2619266C" w14:textId="77777777" w:rsidR="001401F4" w:rsidRPr="004C77E8" w:rsidRDefault="001401F4" w:rsidP="0034220B">
            <w:pPr>
              <w:pStyle w:val="NormalAshurst"/>
              <w:jc w:val="left"/>
              <w:rPr>
                <w:lang w:val="en-US"/>
              </w:rPr>
            </w:pPr>
            <w:r w:rsidRPr="004C77E8">
              <w:rPr>
                <w:lang w:val="en-US"/>
              </w:rPr>
              <w:t>Title:  ________________________________</w:t>
            </w:r>
          </w:p>
        </w:tc>
        <w:tc>
          <w:tcPr>
            <w:tcW w:w="2500" w:type="pct"/>
          </w:tcPr>
          <w:p w14:paraId="2DE3C564" w14:textId="77777777" w:rsidR="001401F4" w:rsidRPr="004C77E8" w:rsidRDefault="001401F4" w:rsidP="0034220B">
            <w:pPr>
              <w:pStyle w:val="NormalAshurst"/>
              <w:jc w:val="left"/>
              <w:rPr>
                <w:lang w:val="en-US"/>
              </w:rPr>
            </w:pPr>
            <w:r w:rsidRPr="004C77E8">
              <w:rPr>
                <w:lang w:val="en-US"/>
              </w:rPr>
              <w:t>Date: ________________________________</w:t>
            </w:r>
          </w:p>
        </w:tc>
      </w:tr>
      <w:tr w:rsidR="001401F4" w:rsidRPr="004C77E8" w14:paraId="5A78FF20" w14:textId="77777777" w:rsidTr="0034220B">
        <w:tc>
          <w:tcPr>
            <w:tcW w:w="2500" w:type="pct"/>
          </w:tcPr>
          <w:p w14:paraId="40C4D398" w14:textId="77777777" w:rsidR="001401F4" w:rsidRPr="004C77E8" w:rsidRDefault="001401F4" w:rsidP="0034220B">
            <w:pPr>
              <w:pStyle w:val="NormalAshurst"/>
              <w:jc w:val="left"/>
              <w:rPr>
                <w:lang w:val="en-US"/>
              </w:rPr>
            </w:pPr>
            <w:r w:rsidRPr="004C77E8">
              <w:rPr>
                <w:lang w:val="en-US"/>
              </w:rPr>
              <w:t>Telephone:  ________________________________</w:t>
            </w:r>
          </w:p>
        </w:tc>
        <w:tc>
          <w:tcPr>
            <w:tcW w:w="2500" w:type="pct"/>
          </w:tcPr>
          <w:p w14:paraId="59F6571E" w14:textId="77777777" w:rsidR="001401F4" w:rsidRPr="004C77E8" w:rsidRDefault="001401F4" w:rsidP="0034220B">
            <w:pPr>
              <w:pStyle w:val="NormalAshurst"/>
              <w:jc w:val="left"/>
              <w:rPr>
                <w:lang w:val="en-US"/>
              </w:rPr>
            </w:pPr>
            <w:r w:rsidRPr="004C77E8">
              <w:rPr>
                <w:lang w:val="en-US"/>
              </w:rPr>
              <w:t>Email address:  ________________________________</w:t>
            </w:r>
          </w:p>
        </w:tc>
      </w:tr>
    </w:tbl>
    <w:p w14:paraId="0C60D947" w14:textId="77777777" w:rsidR="009A4548" w:rsidRPr="00205903" w:rsidRDefault="009A4548" w:rsidP="0033614D">
      <w:pPr>
        <w:pStyle w:val="NormalAshurst"/>
        <w:jc w:val="center"/>
        <w:rPr>
          <w:lang w:val="en-US"/>
        </w:rPr>
      </w:pPr>
    </w:p>
    <w:sectPr w:rsidR="009A4548" w:rsidRPr="00205903" w:rsidSect="00F1183E">
      <w:headerReference w:type="even" r:id="rId9"/>
      <w:headerReference w:type="default" r:id="rId10"/>
      <w:footerReference w:type="even" r:id="rId11"/>
      <w:footerReference w:type="default" r:id="rId12"/>
      <w:headerReference w:type="first" r:id="rId13"/>
      <w:footerReference w:type="first" r:id="rId14"/>
      <w:pgSz w:w="11907" w:h="16840"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95221" w14:textId="77777777" w:rsidR="00EF79EF" w:rsidRPr="00312035" w:rsidRDefault="00EF79EF" w:rsidP="001D4305">
      <w:pPr>
        <w:pStyle w:val="FootnoteSeparatorAshurst"/>
      </w:pPr>
      <w:r w:rsidRPr="00312035">
        <w:continuationSeparator/>
      </w:r>
    </w:p>
  </w:endnote>
  <w:endnote w:type="continuationSeparator" w:id="0">
    <w:p w14:paraId="0C7DDDF9" w14:textId="77777777" w:rsidR="00EF79EF" w:rsidRPr="00312035" w:rsidRDefault="00EF79EF" w:rsidP="001D4305">
      <w:pPr>
        <w:pStyle w:val="FootnoteSeparatorAshurst"/>
      </w:pPr>
      <w:r w:rsidRPr="00312035">
        <w:continuationSeparator/>
      </w:r>
    </w:p>
  </w:endnote>
  <w:endnote w:type="continuationNotice" w:id="1">
    <w:p w14:paraId="058D0CBA" w14:textId="77777777" w:rsidR="00EF79EF" w:rsidRPr="00312035" w:rsidRDefault="00EF79EF"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40E5DB9D" w:rsidR="00822BDC" w:rsidRPr="00C8031A" w:rsidRDefault="00000000" w:rsidP="00DD3B53">
          <w:pPr>
            <w:pStyle w:val="Footer"/>
            <w:spacing w:line="200" w:lineRule="atLeast"/>
          </w:pPr>
          <w:fldSimple w:instr=" DOCPROPERTY  ashurstDocRef  \* MERGEFORMAT ">
            <w:r w:rsidR="002D4E7F">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031" w:type="dxa"/>
      <w:tblLook w:val="04A0" w:firstRow="1" w:lastRow="0" w:firstColumn="1" w:lastColumn="0" w:noHBand="0" w:noVBand="1"/>
    </w:tblPr>
    <w:tblGrid>
      <w:gridCol w:w="3962"/>
      <w:gridCol w:w="1348"/>
      <w:gridCol w:w="3721"/>
    </w:tblGrid>
    <w:tr w:rsidR="00F1183E" w:rsidRPr="00822BDC" w14:paraId="3097F75D" w14:textId="77777777" w:rsidTr="00F100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2" w:type="dxa"/>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1348" w:type="dxa"/>
        </w:tcPr>
        <w:p w14:paraId="39EC9F02" w14:textId="0FCA77CD"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9E6D64">
            <w:rPr>
              <w:sz w:val="18"/>
              <w:szCs w:val="18"/>
            </w:rPr>
            <w:t>A-2</w:t>
          </w:r>
        </w:p>
      </w:tc>
      <w:tc>
        <w:tcPr>
          <w:tcW w:w="3721" w:type="dxa"/>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F10005">
      <w:tc>
        <w:tcPr>
          <w:cnfStyle w:val="001000000000" w:firstRow="0" w:lastRow="0" w:firstColumn="1" w:lastColumn="0" w:oddVBand="0" w:evenVBand="0" w:oddHBand="0" w:evenHBand="0" w:firstRowFirstColumn="0" w:firstRowLastColumn="0" w:lastRowFirstColumn="0" w:lastRowLastColumn="0"/>
          <w:tcW w:w="3962" w:type="dxa"/>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1348" w:type="dxa"/>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3721" w:type="dxa"/>
        </w:tcPr>
        <w:p w14:paraId="6D5FB046" w14:textId="21448FEA" w:rsidR="00F1183E" w:rsidRPr="00822BDC" w:rsidRDefault="00F10005"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F10005">
            <w:rPr>
              <w:sz w:val="18"/>
              <w:szCs w:val="18"/>
            </w:rPr>
            <w:t>Addendum No. 1: Issued October 10, 2025</w:t>
          </w:r>
        </w:p>
      </w:tc>
    </w:tr>
    <w:tr w:rsidR="00F1183E" w:rsidRPr="00822BDC" w14:paraId="0336F2A1" w14:textId="77777777" w:rsidTr="00F10005">
      <w:tc>
        <w:tcPr>
          <w:cnfStyle w:val="001000000000" w:firstRow="0" w:lastRow="0" w:firstColumn="1" w:lastColumn="0" w:oddVBand="0" w:evenVBand="0" w:oddHBand="0" w:evenHBand="0" w:firstRowFirstColumn="0" w:firstRowLastColumn="0" w:lastRowFirstColumn="0" w:lastRowLastColumn="0"/>
          <w:tcW w:w="3962" w:type="dxa"/>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1348" w:type="dxa"/>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3721" w:type="dxa"/>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55D805D1" w:rsidR="00822BDC" w:rsidRPr="00C8031A" w:rsidRDefault="00000000" w:rsidP="00DD3B53">
          <w:pPr>
            <w:pStyle w:val="Footer"/>
            <w:spacing w:line="200" w:lineRule="atLeast"/>
          </w:pPr>
          <w:fldSimple w:instr=" DOCPROPERTY  ashurstDocRef  \* MERGEFORMAT ">
            <w:r w:rsidR="002D4E7F">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BD9A" w14:textId="77777777" w:rsidR="00EF79EF" w:rsidRPr="001401F4" w:rsidRDefault="00EF79EF" w:rsidP="001401F4">
      <w:pPr>
        <w:pStyle w:val="FootnoteSeparatorAshurst"/>
        <w:spacing w:after="200"/>
        <w:rPr>
          <w:color w:val="auto"/>
        </w:rPr>
      </w:pPr>
      <w:r>
        <w:rPr>
          <w:color w:val="auto"/>
        </w:rPr>
        <w:t>______________________</w:t>
      </w:r>
    </w:p>
  </w:footnote>
  <w:footnote w:type="continuationSeparator" w:id="0">
    <w:p w14:paraId="4FFD3DF4" w14:textId="77777777" w:rsidR="00EF79EF" w:rsidRPr="001401F4" w:rsidRDefault="00EF79EF" w:rsidP="001401F4">
      <w:pPr>
        <w:pStyle w:val="FootnoteSeparatorAshurst"/>
        <w:spacing w:after="200"/>
        <w:rPr>
          <w:color w:val="auto"/>
        </w:rPr>
      </w:pPr>
      <w:r>
        <w:rPr>
          <w:color w:val="auto"/>
        </w:rPr>
        <w:t>______________________</w:t>
      </w:r>
    </w:p>
  </w:footnote>
  <w:footnote w:type="continuationNotice" w:id="1">
    <w:p w14:paraId="16BE3D9A" w14:textId="77777777" w:rsidR="00EF79EF" w:rsidRPr="00312035" w:rsidRDefault="00EF79EF" w:rsidP="001D4305">
      <w:pPr>
        <w:pStyle w:val="FootnoteText"/>
      </w:pPr>
    </w:p>
  </w:footnote>
  <w:footnote w:id="2">
    <w:p w14:paraId="17780469" w14:textId="3CE41C87" w:rsidR="00CC362D" w:rsidRPr="001401F4" w:rsidRDefault="00CC362D" w:rsidP="00416390">
      <w:pPr>
        <w:pStyle w:val="FootnoteText"/>
        <w:rPr>
          <w:szCs w:val="18"/>
        </w:rPr>
      </w:pPr>
      <w:r w:rsidRPr="001401F4">
        <w:rPr>
          <w:szCs w:val="18"/>
          <w:vertAlign w:val="superscript"/>
        </w:rPr>
        <w:footnoteRef/>
      </w:r>
      <w:r w:rsidR="001401F4" w:rsidRPr="001401F4">
        <w:rPr>
          <w:b/>
          <w:bCs/>
          <w:szCs w:val="18"/>
        </w:rPr>
        <w:t xml:space="preserve"> </w:t>
      </w:r>
      <w:r w:rsidRPr="001401F4">
        <w:rPr>
          <w:b/>
          <w:bCs/>
          <w:szCs w:val="18"/>
        </w:rPr>
        <w:t>Note to Respondents:</w:t>
      </w:r>
      <w:r w:rsidRPr="001401F4">
        <w:rPr>
          <w:szCs w:val="18"/>
        </w:rPr>
        <w:t xml:space="preserve"> This provision must be used if there is only one Authorized Representative.</w:t>
      </w:r>
    </w:p>
  </w:footnote>
  <w:footnote w:id="3">
    <w:p w14:paraId="724DF97F" w14:textId="2BCFE871" w:rsidR="00CC362D" w:rsidRPr="00A27408" w:rsidRDefault="00CC362D" w:rsidP="00416390">
      <w:pPr>
        <w:pStyle w:val="FootnoteText"/>
      </w:pPr>
      <w:r w:rsidRPr="00A27408">
        <w:rPr>
          <w:vertAlign w:val="superscript"/>
        </w:rPr>
        <w:footnoteRef/>
      </w:r>
      <w:r w:rsidR="00F62ABB">
        <w:rPr>
          <w:b/>
          <w:bCs/>
        </w:rPr>
        <w:t xml:space="preserve"> </w:t>
      </w:r>
      <w:r w:rsidRPr="00A27408">
        <w:rPr>
          <w:b/>
          <w:bCs/>
        </w:rPr>
        <w:t>Note to Respondents</w:t>
      </w:r>
      <w:r w:rsidRPr="00A27408">
        <w:t>: This provision must be used if there are two Authorized Representatives.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D0CA" w14:textId="77777777" w:rsidR="00F10005" w:rsidRDefault="00F10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2E7E" w14:textId="77777777" w:rsidR="00F10005" w:rsidRDefault="00F10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4CC3" w14:textId="77777777" w:rsidR="00F10005" w:rsidRDefault="00F10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6CA8"/>
    <w:rsid w:val="0009747B"/>
    <w:rsid w:val="000A0BE1"/>
    <w:rsid w:val="000A1D3E"/>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22C7"/>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4E7F"/>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3614D"/>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5C4"/>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96319"/>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64"/>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54B6"/>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AF4"/>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26CF"/>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16AB"/>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EF79EF"/>
    <w:rsid w:val="00F008CE"/>
    <w:rsid w:val="00F024BE"/>
    <w:rsid w:val="00F04145"/>
    <w:rsid w:val="00F049AA"/>
    <w:rsid w:val="00F06149"/>
    <w:rsid w:val="00F061B0"/>
    <w:rsid w:val="00F066C8"/>
    <w:rsid w:val="00F06C11"/>
    <w:rsid w:val="00F075FF"/>
    <w:rsid w:val="00F10005"/>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0399"/>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2FFE"/>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2</Pages>
  <Words>297</Words>
  <Characters>1684</Characters>
  <Application>Microsoft Office Word</Application>
  <DocSecurity>0</DocSecurity>
  <Lines>42</Lines>
  <Paragraphs>20</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(KH)</cp:lastModifiedBy>
  <cp:revision>8</cp:revision>
  <cp:lastPrinted>2025-08-07T21:51:00Z</cp:lastPrinted>
  <dcterms:created xsi:type="dcterms:W3CDTF">2025-08-14T22:21:00Z</dcterms:created>
  <dcterms:modified xsi:type="dcterms:W3CDTF">2025-10-10T19:40:00Z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2025-10-10T18:24:37Z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701c1efc-941c-4a69-b963-ae58b52ae574</vt:lpwstr>
  </property>
  <property fmtid="{D5CDD505-2E9C-101B-9397-08002B2CF9AE}" pid="31" name="MSIP_Label_1ebcac49-0f25-4518-ae1e-999dfc5af7c9_ContentBits">
    <vt:lpwstr>0</vt:lpwstr>
  </property>
</Properties>
</file>